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987" w:rsidRDefault="00472987">
      <w:pPr>
        <w:rPr>
          <w:rFonts w:ascii="Hand Garden" w:hAnsi="Hand Garden"/>
          <w:color w:val="A6A6A6"/>
          <w:sz w:val="96"/>
          <w:szCs w:val="9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8pt;margin-top:-18pt;width:56.45pt;height:56.45pt;z-index:251658240">
            <v:imagedata r:id="rId4" o:title=""/>
          </v:shape>
        </w:pict>
      </w:r>
      <w:r>
        <w:rPr>
          <w:noProof/>
          <w:lang w:eastAsia="tr-TR"/>
        </w:rPr>
        <w:pict>
          <v:shape id="_x0000_s1027" type="#_x0000_t75" style="position:absolute;margin-left:423pt;margin-top:-18pt;width:46.6pt;height:69.05pt;z-index:251657216">
            <v:imagedata r:id="rId5" o:title=""/>
          </v:shape>
        </w:pict>
      </w:r>
      <w:r>
        <w:rPr>
          <w:noProof/>
          <w:lang w:eastAsia="tr-TR"/>
        </w:rPr>
        <w:pict>
          <v:shape id="_x0000_s1028" type="#_x0000_t75" style="position:absolute;margin-left:207pt;margin-top:-27pt;width:68.25pt;height:68.25pt;z-index:251656192">
            <v:imagedata r:id="rId6" o:title=""/>
          </v:shape>
        </w:pict>
      </w:r>
      <w:r>
        <w:rPr>
          <w:rFonts w:ascii="Hand Garden" w:hAnsi="Hand Garden"/>
          <w:sz w:val="240"/>
          <w:szCs w:val="240"/>
        </w:rPr>
        <w:t>t</w:t>
      </w:r>
      <w:r>
        <w:rPr>
          <w:rFonts w:ascii="Hand Garden" w:hAnsi="Hand Garden"/>
          <w:outline/>
          <w:sz w:val="240"/>
          <w:szCs w:val="240"/>
        </w:rPr>
        <w:t>tt</w:t>
      </w:r>
      <w:r>
        <w:rPr>
          <w:rFonts w:ascii="Hand Garden" w:hAnsi="Hand Garden"/>
          <w:color w:val="C0C0C0"/>
          <w:sz w:val="240"/>
          <w:szCs w:val="240"/>
        </w:rPr>
        <w:t>tt</w:t>
      </w:r>
    </w:p>
    <w:p w:rsidR="00472987" w:rsidRPr="00D871CD" w:rsidRDefault="00472987">
      <w:pPr>
        <w:rPr>
          <w:rFonts w:ascii="Hand Garden" w:hAnsi="Hand Garden"/>
          <w:color w:val="A6A6A6"/>
          <w:sz w:val="96"/>
          <w:szCs w:val="96"/>
        </w:rPr>
      </w:pPr>
      <w:r>
        <w:rPr>
          <w:rFonts w:ascii="Nurhan Uz" w:hAnsi="Nurhan Uz"/>
          <w:color w:val="A6A6A6"/>
          <w:sz w:val="96"/>
          <w:szCs w:val="96"/>
        </w:rPr>
        <w:t xml:space="preserve">t t t t t t t t t t t t t t </w:t>
      </w:r>
    </w:p>
    <w:p w:rsidR="00472987" w:rsidRDefault="00472987">
      <w:pPr>
        <w:rPr>
          <w:rFonts w:ascii="Nurhan Uz" w:hAnsi="Nurhan Uz"/>
          <w:color w:val="A6A6A6"/>
          <w:sz w:val="96"/>
          <w:szCs w:val="96"/>
        </w:rPr>
      </w:pPr>
      <w:r>
        <w:rPr>
          <w:noProof/>
          <w:lang w:eastAsia="tr-TR"/>
        </w:rPr>
        <w:pict>
          <v:shape id="_x0000_s1029" type="#_x0000_t75" style="position:absolute;margin-left:477pt;margin-top:65.4pt;width:46.25pt;height:43.15pt;z-index:251659264">
            <v:imagedata r:id="rId7" o:title=""/>
          </v:shape>
        </w:pict>
      </w:r>
      <w:r>
        <w:rPr>
          <w:rFonts w:ascii="Nurhan Uz" w:hAnsi="Nurhan Uz"/>
          <w:color w:val="A6A6A6"/>
          <w:sz w:val="96"/>
          <w:szCs w:val="96"/>
        </w:rPr>
        <w:t>t tt ttt tttt ttttt tttttt t</w:t>
      </w:r>
    </w:p>
    <w:p w:rsidR="00472987" w:rsidRPr="002C1D3D" w:rsidRDefault="00472987">
      <w:pPr>
        <w:rPr>
          <w:rFonts w:ascii="Nurhan Uz" w:hAnsi="Nurhan Uz"/>
          <w:color w:val="A6A6A6"/>
          <w:sz w:val="96"/>
          <w:szCs w:val="96"/>
        </w:rPr>
      </w:pPr>
      <w:r>
        <w:rPr>
          <w:noProof/>
          <w:lang w:eastAsia="tr-TR"/>
        </w:rPr>
        <w:pict>
          <v:group id="_x0000_s1030" style="position:absolute;margin-left:-10.2pt;margin-top:74.1pt;width:514.3pt;height:54.75pt;z-index:251653120" coordorigin="877,10740" coordsize="10286,1020">
            <v:group id="_x0000_s1031" style="position:absolute;left:877;top:10980;width:10286;height:704" coordorigin="1054,7115" coordsize="10286,704">
              <v:group id="_x0000_s1032" style="position:absolute;left:1080;top:7132;width:10260;height:652" coordorigin="751,4013" coordsize="9707,557">
                <v:rect id="_x0000_s1033" style="position:absolute;left:751;top:4399;width:9707;height:171" filled="f" strokecolor="#009dc7" strokeweight=".21847mm">
                  <v:path arrowok="t"/>
                </v:rect>
                <v:rect id="_x0000_s1034" style="position:absolute;left:751;top:4185;width:9707;height:214" filled="f" strokecolor="#009dc7" strokeweight=".21847mm">
                  <v:path arrowok="t"/>
                </v:rect>
                <v:rect id="_x0000_s1035" style="position:absolute;left:751;top:4013;width:9707;height:172" filled="f" strokecolor="#009dc7" strokeweight=".21847mm">
                  <v:path arrowok="t"/>
                </v:rect>
              </v:group>
              <v:group id="_x0000_s1036" style="position:absolute;left:1054;top:7115;width:2293;height:687" coordorigin="1054,7115" coordsize="2293,687">
                <v:shape id="_x0000_s103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3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3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43" style="position:absolute;left:3162;top:7132;width:2293;height:687" coordorigin="1054,7115" coordsize="2293,687">
                <v:shape id="_x0000_s104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05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055" style="position:absolute;left:5298;top:7122;width:2293;height:687" coordorigin="1054,7115" coordsize="2293,687">
                <v:shape id="_x0000_s105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62" style="position:absolute;left:7390;top:7132;width:2293;height:687" coordorigin="1054,7115" coordsize="2293,687">
                <v:shape id="_x0000_s106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9" type="#_x0000_t202" style="position:absolute;left:924;top:10740;width:10213;height:1020" filled="f" stroked="f">
              <v:textbox>
                <w:txbxContent>
                  <w:p w:rsidR="00472987" w:rsidRPr="008D108D" w:rsidRDefault="00472987" w:rsidP="00AB1983">
                    <w:pPr>
                      <w:rPr>
                        <w:rFonts w:ascii="Nurhan Uz" w:hAnsi="Nurhan Uz"/>
                        <w:b/>
                        <w:shadow/>
                        <w:sz w:val="60"/>
                        <w:szCs w:val="60"/>
                      </w:rPr>
                    </w:pPr>
                    <w:r>
                      <w:rPr>
                        <w:rFonts w:ascii="Nurhan Uz" w:hAnsi="Nurhan Uz"/>
                        <w:b/>
                        <w:shadow/>
                        <w:sz w:val="60"/>
                        <w:szCs w:val="60"/>
                      </w:rPr>
                      <w:t>t t t t t t t t t t t t t t t t t t t t t</w:t>
                    </w:r>
                  </w:p>
                </w:txbxContent>
              </v:textbox>
            </v:shape>
          </v:group>
        </w:pict>
      </w:r>
      <w:r>
        <w:rPr>
          <w:rFonts w:ascii="Nurhan Uz" w:hAnsi="Nurhan Uz"/>
          <w:color w:val="A6A6A6"/>
          <w:sz w:val="96"/>
          <w:szCs w:val="96"/>
        </w:rPr>
        <w:t>t t t t t t t t t t t t t</w:t>
      </w:r>
    </w:p>
    <w:p w:rsidR="00472987" w:rsidRDefault="00472987" w:rsidP="00196881">
      <w:pPr>
        <w:tabs>
          <w:tab w:val="right" w:pos="10348"/>
        </w:tabs>
        <w:rPr>
          <w:rFonts w:ascii="Hand Garden" w:hAnsi="Hand Garden"/>
          <w:sz w:val="96"/>
          <w:szCs w:val="96"/>
        </w:rPr>
      </w:pPr>
      <w:r>
        <w:rPr>
          <w:noProof/>
          <w:lang w:eastAsia="tr-TR"/>
        </w:rPr>
        <w:pict>
          <v:group id="_x0000_s1070" style="position:absolute;margin-left:-10.2pt;margin-top:30.45pt;width:514.3pt;height:54.75pt;z-index:251654144" coordorigin="877,10740" coordsize="10286,1020">
            <v:group id="_x0000_s1071" style="position:absolute;left:877;top:10980;width:10286;height:704" coordorigin="1054,7115" coordsize="10286,704">
              <v:group id="_x0000_s1072" style="position:absolute;left:1080;top:7132;width:10260;height:652" coordorigin="751,4013" coordsize="9707,557">
                <v:rect id="_x0000_s1073" style="position:absolute;left:751;top:4399;width:9707;height:171" filled="f" strokecolor="#009dc7" strokeweight=".21847mm">
                  <v:path arrowok="t"/>
                </v:rect>
                <v:rect id="_x0000_s1074" style="position:absolute;left:751;top:4185;width:9707;height:214" filled="f" strokecolor="#009dc7" strokeweight=".21847mm">
                  <v:path arrowok="t"/>
                </v:rect>
                <v:rect id="_x0000_s1075" style="position:absolute;left:751;top:4013;width:9707;height:172" filled="f" strokecolor="#009dc7" strokeweight=".21847mm">
                  <v:path arrowok="t"/>
                </v:rect>
              </v:group>
              <v:group id="_x0000_s1076" style="position:absolute;left:1054;top:7115;width:2293;height:687" coordorigin="1054,7115" coordsize="2293,687">
                <v:shape id="_x0000_s107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83" style="position:absolute;left:3162;top:7132;width:2293;height:687" coordorigin="1054,7115" coordsize="2293,687">
                <v:shape id="_x0000_s108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09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095" style="position:absolute;left:5298;top:7122;width:2293;height:687" coordorigin="1054,7115" coordsize="2293,687">
                <v:shape id="_x0000_s109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02" style="position:absolute;left:7390;top:7132;width:2293;height:687" coordorigin="1054,7115" coordsize="2293,687">
                <v:shape id="_x0000_s110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  <v:shape id="_x0000_s1109" type="#_x0000_t202" style="position:absolute;left:924;top:10740;width:10213;height:1020" filled="f" stroked="f">
              <v:textbox>
                <w:txbxContent>
                  <w:p w:rsidR="00472987" w:rsidRPr="008D108D" w:rsidRDefault="00472987" w:rsidP="00196881">
                    <w:pPr>
                      <w:rPr>
                        <w:rFonts w:ascii="Nurhan Uz" w:hAnsi="Nurhan Uz"/>
                        <w:b/>
                        <w:shadow/>
                        <w:sz w:val="60"/>
                        <w:szCs w:val="60"/>
                      </w:rPr>
                    </w:pPr>
                    <w:r>
                      <w:rPr>
                        <w:rFonts w:ascii="Nurhan Uz" w:hAnsi="Nurhan Uz"/>
                        <w:b/>
                        <w:shadow/>
                        <w:sz w:val="60"/>
                        <w:szCs w:val="60"/>
                      </w:rPr>
                      <w:t>t t t t t t t t t t t t t t t t t t t t t</w:t>
                    </w:r>
                  </w:p>
                </w:txbxContent>
              </v:textbox>
            </v:shape>
          </v:group>
        </w:pict>
      </w:r>
      <w:r>
        <w:rPr>
          <w:rFonts w:ascii="Hand Garden" w:hAnsi="Hand Garden"/>
          <w:sz w:val="96"/>
          <w:szCs w:val="96"/>
        </w:rPr>
        <w:tab/>
      </w:r>
    </w:p>
    <w:p w:rsidR="00472987" w:rsidRPr="002C1D3D" w:rsidRDefault="00472987" w:rsidP="00196881">
      <w:pPr>
        <w:tabs>
          <w:tab w:val="right" w:pos="10348"/>
        </w:tabs>
        <w:rPr>
          <w:rFonts w:ascii="Nurhan Uz" w:hAnsi="Nurhan Uz"/>
          <w:sz w:val="96"/>
          <w:szCs w:val="96"/>
        </w:rPr>
      </w:pPr>
      <w:r>
        <w:rPr>
          <w:noProof/>
          <w:lang w:eastAsia="tr-TR"/>
        </w:rPr>
        <w:pict>
          <v:shape id="_x0000_s1110" type="#_x0000_t75" style="position:absolute;margin-left:2in;margin-top:64.9pt;width:76.15pt;height:86.95pt;z-index:251662336">
            <v:imagedata r:id="rId8" o:title=""/>
          </v:shape>
        </w:pict>
      </w:r>
      <w:r>
        <w:rPr>
          <w:noProof/>
          <w:lang w:eastAsia="tr-TR"/>
        </w:rPr>
        <w:pict>
          <v:shape id="_x0000_s1111" type="#_x0000_t75" style="position:absolute;margin-left:0;margin-top:73.9pt;width:73.85pt;height:60.8pt;z-index:251661312">
            <v:imagedata r:id="rId9" o:title=""/>
          </v:shape>
        </w:pict>
      </w:r>
      <w:r>
        <w:rPr>
          <w:noProof/>
          <w:lang w:eastAsia="tr-TR"/>
        </w:rPr>
        <w:pict>
          <v:shape id="_x0000_s1112" type="#_x0000_t75" style="position:absolute;margin-left:6in;margin-top:82.9pt;width:73.85pt;height:50.5pt;z-index:251660288">
            <v:imagedata r:id="rId10" o:title="" cropbottom="5639f" cropleft="7808f"/>
          </v:shape>
        </w:pict>
      </w:r>
      <w:r>
        <w:rPr>
          <w:noProof/>
          <w:lang w:eastAsia="tr-TR"/>
        </w:rPr>
        <w:pict>
          <v:shape id="rg_hi" o:spid="_x0000_s1113" type="#_x0000_t75" alt="https://encrypted-tbn3.gstatic.com/images?q=tbn:ANd9GcRhNZlA4LkVZ7M_mKsApSy9AVXxuAbuu_JpIFSEe2GjNXneOFia" style="position:absolute;margin-left:325.7pt;margin-top:73.75pt;width:54pt;height:56.25pt;z-index:251655168;visibility:visible">
            <v:imagedata r:id="rId11" o:title=""/>
          </v:shape>
        </w:pict>
      </w:r>
      <w:r>
        <w:rPr>
          <w:rFonts w:ascii="Hand Garden" w:hAnsi="Hand Garden"/>
          <w:color w:val="FF0000"/>
          <w:sz w:val="96"/>
          <w:szCs w:val="96"/>
        </w:rPr>
        <w:t>t</w:t>
      </w:r>
      <w:r>
        <w:rPr>
          <w:rFonts w:ascii="Nurhan Uz" w:hAnsi="Nurhan Uz"/>
          <w:sz w:val="96"/>
          <w:szCs w:val="96"/>
        </w:rPr>
        <w:t xml:space="preserve"> t t t t t t t t t t t t</w:t>
      </w:r>
    </w:p>
    <w:sectPr w:rsidR="00472987" w:rsidRPr="002C1D3D" w:rsidSect="00A62C7D">
      <w:pgSz w:w="11906" w:h="16838"/>
      <w:pgMar w:top="993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2C7D"/>
    <w:rsid w:val="001302F8"/>
    <w:rsid w:val="00196881"/>
    <w:rsid w:val="002C1D3D"/>
    <w:rsid w:val="003C39FB"/>
    <w:rsid w:val="00472987"/>
    <w:rsid w:val="00674677"/>
    <w:rsid w:val="00836B59"/>
    <w:rsid w:val="008D108D"/>
    <w:rsid w:val="008D17EB"/>
    <w:rsid w:val="009172F4"/>
    <w:rsid w:val="0095331F"/>
    <w:rsid w:val="00A62C7D"/>
    <w:rsid w:val="00A865C7"/>
    <w:rsid w:val="00AB1983"/>
    <w:rsid w:val="00AC628D"/>
    <w:rsid w:val="00AE6C8D"/>
    <w:rsid w:val="00BD46B9"/>
    <w:rsid w:val="00BE655E"/>
    <w:rsid w:val="00D871CD"/>
    <w:rsid w:val="00EB2B30"/>
    <w:rsid w:val="00FB1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9F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62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2C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19</Words>
  <Characters>109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lllll</dc:title>
  <dc:subject/>
  <dc:creator>Mustafa</dc:creator>
  <cp:keywords/>
  <dc:description/>
  <cp:lastModifiedBy>winxp</cp:lastModifiedBy>
  <cp:revision>3</cp:revision>
  <cp:lastPrinted>2012-11-05T10:50:00Z</cp:lastPrinted>
  <dcterms:created xsi:type="dcterms:W3CDTF">2012-11-15T11:49:00Z</dcterms:created>
  <dcterms:modified xsi:type="dcterms:W3CDTF">2012-11-15T11:55:00Z</dcterms:modified>
</cp:coreProperties>
</file>